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AE35" w14:textId="77777777" w:rsidR="00306824" w:rsidRDefault="00306824" w:rsidP="0030682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WYKES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3D06D243" w14:textId="77777777" w:rsidR="00306824" w:rsidRDefault="00306824" w:rsidP="00306824">
      <w:pPr>
        <w:pStyle w:val="NoSpacing"/>
        <w:rPr>
          <w:rFonts w:eastAsia="Times New Roman" w:cs="Times New Roman"/>
          <w:szCs w:val="24"/>
        </w:rPr>
      </w:pPr>
    </w:p>
    <w:p w14:paraId="49BD3838" w14:textId="77777777" w:rsidR="00306824" w:rsidRDefault="00306824" w:rsidP="00306824">
      <w:pPr>
        <w:pStyle w:val="NoSpacing"/>
        <w:rPr>
          <w:rFonts w:eastAsia="Times New Roman" w:cs="Times New Roman"/>
          <w:szCs w:val="24"/>
        </w:rPr>
      </w:pPr>
    </w:p>
    <w:p w14:paraId="7B229B0D" w14:textId="77777777" w:rsidR="00306824" w:rsidRDefault="00306824" w:rsidP="0030682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Jun.1485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Taunton, Somerset,</w:t>
      </w:r>
    </w:p>
    <w:p w14:paraId="79A33256" w14:textId="77777777" w:rsidR="00306824" w:rsidRDefault="00306824" w:rsidP="0030682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the landholdings of William Gunter(q.v.).</w:t>
      </w:r>
    </w:p>
    <w:p w14:paraId="04CF0DC0" w14:textId="77777777" w:rsidR="00306824" w:rsidRDefault="00306824" w:rsidP="0030682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64F1FA5" w14:textId="77777777" w:rsidR="00306824" w:rsidRDefault="00306824" w:rsidP="0030682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p.97)</w:t>
      </w:r>
    </w:p>
    <w:p w14:paraId="747DCCD0" w14:textId="77777777" w:rsidR="00306824" w:rsidRDefault="00306824" w:rsidP="00306824">
      <w:pPr>
        <w:pStyle w:val="NoSpacing"/>
        <w:rPr>
          <w:rFonts w:eastAsia="Times New Roman" w:cs="Times New Roman"/>
          <w:szCs w:val="24"/>
        </w:rPr>
      </w:pPr>
    </w:p>
    <w:p w14:paraId="19273988" w14:textId="77777777" w:rsidR="00306824" w:rsidRDefault="00306824" w:rsidP="00306824">
      <w:pPr>
        <w:pStyle w:val="NoSpacing"/>
        <w:rPr>
          <w:rFonts w:eastAsia="Times New Roman" w:cs="Times New Roman"/>
          <w:szCs w:val="24"/>
        </w:rPr>
      </w:pPr>
    </w:p>
    <w:p w14:paraId="10D6D486" w14:textId="77777777" w:rsidR="00306824" w:rsidRDefault="00306824" w:rsidP="0030682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July 2023</w:t>
      </w:r>
    </w:p>
    <w:p w14:paraId="2BAD49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7C6C7" w14:textId="77777777" w:rsidR="00306824" w:rsidRDefault="00306824" w:rsidP="009139A6">
      <w:r>
        <w:separator/>
      </w:r>
    </w:p>
  </w:endnote>
  <w:endnote w:type="continuationSeparator" w:id="0">
    <w:p w14:paraId="79FDC892" w14:textId="77777777" w:rsidR="00306824" w:rsidRDefault="003068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8D7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73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5B9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C1870" w14:textId="77777777" w:rsidR="00306824" w:rsidRDefault="00306824" w:rsidP="009139A6">
      <w:r>
        <w:separator/>
      </w:r>
    </w:p>
  </w:footnote>
  <w:footnote w:type="continuationSeparator" w:id="0">
    <w:p w14:paraId="649D740D" w14:textId="77777777" w:rsidR="00306824" w:rsidRDefault="003068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A3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568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FB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824"/>
    <w:rsid w:val="000666E0"/>
    <w:rsid w:val="002510B7"/>
    <w:rsid w:val="0030682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D4FA6"/>
  <w15:chartTrackingRefBased/>
  <w15:docId w15:val="{4C1F34DD-BC98-43E8-A836-D899A055F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2023-07-16T19:23:00Z</dcterms:created>
  <dcterms:modified xsi:type="dcterms:W3CDTF">2023-07-16T19:23:00Z</dcterms:modified>
</cp:coreProperties>
</file>